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08746" w14:textId="77777777" w:rsidR="00F85E07" w:rsidRDefault="00F85E07" w:rsidP="00F85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C327C57" w14:textId="77777777" w:rsidR="00F85E07" w:rsidRDefault="00F85E07" w:rsidP="00F85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Chevington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7D92159" w14:textId="77777777" w:rsidR="00F85E07" w:rsidRDefault="00F85E07" w:rsidP="00F85E07">
      <w:pPr>
        <w:rPr>
          <w:rFonts w:ascii="Times New Roman" w:hAnsi="Times New Roman" w:cs="Times New Roman"/>
          <w:sz w:val="24"/>
          <w:szCs w:val="24"/>
        </w:rPr>
      </w:pPr>
    </w:p>
    <w:p w14:paraId="1FE12408" w14:textId="77777777" w:rsidR="00F85E07" w:rsidRDefault="00F85E07" w:rsidP="00F85E07">
      <w:pPr>
        <w:rPr>
          <w:rFonts w:ascii="Times New Roman" w:hAnsi="Times New Roman" w:cs="Times New Roman"/>
          <w:sz w:val="24"/>
          <w:szCs w:val="24"/>
        </w:rPr>
      </w:pPr>
    </w:p>
    <w:p w14:paraId="1B301270" w14:textId="77777777" w:rsidR="00F85E07" w:rsidRDefault="00F85E07" w:rsidP="00F85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Will, in which he left 2s for the repair of the bridge at </w:t>
      </w:r>
      <w:proofErr w:type="spellStart"/>
      <w:r>
        <w:rPr>
          <w:rFonts w:ascii="Times New Roman" w:hAnsi="Times New Roman" w:cs="Times New Roman"/>
          <w:sz w:val="24"/>
          <w:szCs w:val="24"/>
        </w:rPr>
        <w:t>Bushley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E4009C3" w14:textId="77777777" w:rsidR="00F85E07" w:rsidRDefault="00F85E07" w:rsidP="00F85E0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p.147)</w:t>
      </w:r>
    </w:p>
    <w:p w14:paraId="19C344BA" w14:textId="77777777" w:rsidR="00F85E07" w:rsidRDefault="00F85E07" w:rsidP="00F85E07">
      <w:pPr>
        <w:rPr>
          <w:rFonts w:ascii="Times New Roman" w:hAnsi="Times New Roman" w:cs="Times New Roman"/>
          <w:sz w:val="24"/>
          <w:szCs w:val="24"/>
        </w:rPr>
      </w:pPr>
    </w:p>
    <w:p w14:paraId="73304099" w14:textId="77777777" w:rsidR="00F85E07" w:rsidRDefault="00F85E07" w:rsidP="00F85E07">
      <w:pPr>
        <w:rPr>
          <w:rFonts w:ascii="Times New Roman" w:hAnsi="Times New Roman" w:cs="Times New Roman"/>
          <w:sz w:val="24"/>
          <w:szCs w:val="24"/>
        </w:rPr>
      </w:pPr>
    </w:p>
    <w:p w14:paraId="1D2B3428" w14:textId="77777777" w:rsidR="00F85E07" w:rsidRDefault="00F85E07" w:rsidP="00F85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p w14:paraId="1E231E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81530" w14:textId="77777777" w:rsidR="00F85E07" w:rsidRDefault="00F85E07" w:rsidP="009139A6">
      <w:r>
        <w:separator/>
      </w:r>
    </w:p>
  </w:endnote>
  <w:endnote w:type="continuationSeparator" w:id="0">
    <w:p w14:paraId="053F2745" w14:textId="77777777" w:rsidR="00F85E07" w:rsidRDefault="00F85E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38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84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7C9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88BCB" w14:textId="77777777" w:rsidR="00F85E07" w:rsidRDefault="00F85E07" w:rsidP="009139A6">
      <w:r>
        <w:separator/>
      </w:r>
    </w:p>
  </w:footnote>
  <w:footnote w:type="continuationSeparator" w:id="0">
    <w:p w14:paraId="47B5F444" w14:textId="77777777" w:rsidR="00F85E07" w:rsidRDefault="00F85E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FBC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DD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17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0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422C3"/>
  <w15:chartTrackingRefBased/>
  <w15:docId w15:val="{73BDDA3C-A5DE-4D9B-9F4B-7CAF8B1F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E0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2021-07-01T10:23:00Z</dcterms:created>
  <dcterms:modified xsi:type="dcterms:W3CDTF">2021-07-01T10:23:00Z</dcterms:modified>
</cp:coreProperties>
</file>